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28384" w14:textId="77777777" w:rsidR="002C57BB" w:rsidRDefault="002C57BB" w:rsidP="002C57BB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Richard BUTLER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fl.1479)</w:t>
      </w:r>
    </w:p>
    <w:p w14:paraId="318C1FFE" w14:textId="77777777" w:rsidR="002C57BB" w:rsidRDefault="002C57BB" w:rsidP="002C57BB">
      <w:pPr>
        <w:pStyle w:val="NoSpacing"/>
        <w:rPr>
          <w:rFonts w:eastAsia="Times New Roman"/>
        </w:rPr>
      </w:pPr>
    </w:p>
    <w:p w14:paraId="67B42039" w14:textId="77777777" w:rsidR="002C57BB" w:rsidRDefault="002C57BB" w:rsidP="002C57BB">
      <w:pPr>
        <w:pStyle w:val="NoSpacing"/>
        <w:rPr>
          <w:rFonts w:eastAsia="Times New Roman"/>
        </w:rPr>
      </w:pPr>
    </w:p>
    <w:p w14:paraId="04451974" w14:textId="77777777" w:rsidR="002C57BB" w:rsidRDefault="002C57BB" w:rsidP="002C57BB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6 Aug.1479</w:t>
      </w:r>
      <w:r>
        <w:rPr>
          <w:rFonts w:eastAsia="Times New Roman"/>
        </w:rPr>
        <w:tab/>
        <w:t xml:space="preserve">Thomas Bowes of London(q.v.) bequeathed him his crimson gown and </w:t>
      </w:r>
    </w:p>
    <w:p w14:paraId="69EE3C72" w14:textId="77777777" w:rsidR="002C57BB" w:rsidRDefault="002C57BB" w:rsidP="002C57BB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a gold </w:t>
      </w:r>
      <w:proofErr w:type="gramStart"/>
      <w:r>
        <w:rPr>
          <w:rFonts w:eastAsia="Times New Roman"/>
        </w:rPr>
        <w:t>cross</w:t>
      </w:r>
      <w:proofErr w:type="gramEnd"/>
      <w:r>
        <w:rPr>
          <w:rFonts w:eastAsia="Times New Roman"/>
        </w:rPr>
        <w:t>.</w:t>
      </w:r>
    </w:p>
    <w:p w14:paraId="7391E24A" w14:textId="77777777" w:rsidR="002C57BB" w:rsidRDefault="002C57BB" w:rsidP="002C57BB">
      <w:pPr>
        <w:pStyle w:val="NoSpacing"/>
        <w:ind w:left="1440"/>
        <w:rPr>
          <w:rFonts w:eastAsia="Times New Roman"/>
        </w:rPr>
      </w:pPr>
      <w:r>
        <w:rPr>
          <w:rFonts w:eastAsia="Times New Roman"/>
        </w:rPr>
        <w:t xml:space="preserve">(“The </w:t>
      </w:r>
      <w:proofErr w:type="spellStart"/>
      <w:r>
        <w:rPr>
          <w:rFonts w:eastAsia="Times New Roman"/>
        </w:rPr>
        <w:t>Logge</w:t>
      </w:r>
      <w:proofErr w:type="spellEnd"/>
      <w:r>
        <w:rPr>
          <w:rFonts w:eastAsia="Times New Roman"/>
        </w:rPr>
        <w:t xml:space="preserve"> Register of P.C.C. Wills 1479 to 1486” ed. Lesley Boatwright, Moira </w:t>
      </w:r>
      <w:proofErr w:type="spellStart"/>
      <w:r>
        <w:rPr>
          <w:rFonts w:eastAsia="Times New Roman"/>
        </w:rPr>
        <w:t>Habberjam</w:t>
      </w:r>
      <w:proofErr w:type="spellEnd"/>
      <w:r>
        <w:rPr>
          <w:rFonts w:eastAsia="Times New Roman"/>
        </w:rPr>
        <w:t xml:space="preserve"> and Peter Hammond, pub. The Richard III Society 2008 vol. I pp.370-374)</w:t>
      </w:r>
    </w:p>
    <w:p w14:paraId="3EA31AE8" w14:textId="77777777" w:rsidR="002C57BB" w:rsidRDefault="002C57BB" w:rsidP="002C57BB">
      <w:pPr>
        <w:pStyle w:val="NoSpacing"/>
        <w:rPr>
          <w:rFonts w:eastAsia="Times New Roman"/>
        </w:rPr>
      </w:pPr>
    </w:p>
    <w:p w14:paraId="124C1106" w14:textId="77777777" w:rsidR="002C57BB" w:rsidRDefault="002C57BB" w:rsidP="002C57BB">
      <w:pPr>
        <w:pStyle w:val="NoSpacing"/>
        <w:rPr>
          <w:rFonts w:eastAsia="Times New Roman"/>
        </w:rPr>
      </w:pPr>
    </w:p>
    <w:p w14:paraId="0B35C563" w14:textId="77777777" w:rsidR="002C57BB" w:rsidRDefault="002C57BB" w:rsidP="002C57BB">
      <w:pPr>
        <w:pStyle w:val="NoSpacing"/>
        <w:rPr>
          <w:rFonts w:eastAsia="Times New Roman"/>
        </w:rPr>
      </w:pPr>
      <w:r>
        <w:rPr>
          <w:rFonts w:eastAsia="Times New Roman"/>
        </w:rPr>
        <w:t>28 January 2024</w:t>
      </w:r>
    </w:p>
    <w:p w14:paraId="39C535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93CB4" w14:textId="77777777" w:rsidR="002C57BB" w:rsidRDefault="002C57BB" w:rsidP="009139A6">
      <w:r>
        <w:separator/>
      </w:r>
    </w:p>
  </w:endnote>
  <w:endnote w:type="continuationSeparator" w:id="0">
    <w:p w14:paraId="5CAFFD2D" w14:textId="77777777" w:rsidR="002C57BB" w:rsidRDefault="002C57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308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B0D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C0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3570" w14:textId="77777777" w:rsidR="002C57BB" w:rsidRDefault="002C57BB" w:rsidP="009139A6">
      <w:r>
        <w:separator/>
      </w:r>
    </w:p>
  </w:footnote>
  <w:footnote w:type="continuationSeparator" w:id="0">
    <w:p w14:paraId="58D4B35D" w14:textId="77777777" w:rsidR="002C57BB" w:rsidRDefault="002C57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014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032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DC0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7BB"/>
    <w:rsid w:val="000666E0"/>
    <w:rsid w:val="002510B7"/>
    <w:rsid w:val="00270799"/>
    <w:rsid w:val="002C57B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74ADA"/>
  <w15:chartTrackingRefBased/>
  <w15:docId w15:val="{962C04B1-A430-4AF0-9A69-9304EF02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2024-02-29T20:48:00Z</dcterms:created>
  <dcterms:modified xsi:type="dcterms:W3CDTF">2024-02-29T20:48:00Z</dcterms:modified>
</cp:coreProperties>
</file>